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EEA0E" w14:textId="77777777" w:rsidR="00A45562" w:rsidRDefault="00A45562" w:rsidP="00A4556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rPr>
          <w:u w:val="single"/>
        </w:rPr>
        <w:t>Simon JOHNSON</w:t>
      </w:r>
      <w:r>
        <w:t xml:space="preserve">       (fl.1437)</w:t>
      </w:r>
    </w:p>
    <w:p w14:paraId="44B5E6C3" w14:textId="51B25159" w:rsidR="00A45562" w:rsidRDefault="00A45562" w:rsidP="0046511F">
      <w:pPr>
        <w:pStyle w:val="NoSpacing"/>
        <w:tabs>
          <w:tab w:val="left" w:pos="720"/>
          <w:tab w:val="left" w:pos="1440"/>
        </w:tabs>
        <w:ind w:left="1440" w:hanging="1440"/>
      </w:pPr>
      <w:r>
        <w:t>of Hull.</w:t>
      </w:r>
      <w:r w:rsidR="0046511F">
        <w:tab/>
      </w:r>
    </w:p>
    <w:p w14:paraId="40E7977A" w14:textId="0FAAFC7D" w:rsidR="0046511F" w:rsidRDefault="0046511F" w:rsidP="0046511F">
      <w:pPr>
        <w:pStyle w:val="NoSpacing"/>
        <w:tabs>
          <w:tab w:val="left" w:pos="720"/>
          <w:tab w:val="left" w:pos="1440"/>
        </w:tabs>
        <w:ind w:left="1440" w:hanging="1440"/>
      </w:pPr>
    </w:p>
    <w:p w14:paraId="2DA500BB" w14:textId="2E19DE0D" w:rsidR="0046511F" w:rsidRDefault="0046511F" w:rsidP="0046511F">
      <w:pPr>
        <w:pStyle w:val="NoSpacing"/>
        <w:tabs>
          <w:tab w:val="left" w:pos="720"/>
          <w:tab w:val="left" w:pos="1440"/>
        </w:tabs>
        <w:ind w:left="1440" w:hanging="1440"/>
      </w:pPr>
    </w:p>
    <w:p w14:paraId="0CC0E9DA" w14:textId="77777777" w:rsidR="0046511F" w:rsidRDefault="0046511F" w:rsidP="0046511F">
      <w:pPr>
        <w:pStyle w:val="NoSpacing"/>
      </w:pPr>
      <w:r>
        <w:t>= Johanna(q.v.).    (T.N.A. ref. WT/2/2)</w:t>
      </w:r>
    </w:p>
    <w:p w14:paraId="5FD815CD" w14:textId="77777777" w:rsidR="0046511F" w:rsidRDefault="0046511F" w:rsidP="0046511F">
      <w:pPr>
        <w:pStyle w:val="NoSpacing"/>
      </w:pPr>
    </w:p>
    <w:p w14:paraId="7FC94FDB" w14:textId="77777777" w:rsidR="0046511F" w:rsidRDefault="0046511F" w:rsidP="0046511F">
      <w:pPr>
        <w:pStyle w:val="NoSpacing"/>
      </w:pPr>
    </w:p>
    <w:p w14:paraId="69098476" w14:textId="77777777" w:rsidR="0046511F" w:rsidRDefault="0046511F" w:rsidP="0046511F">
      <w:pPr>
        <w:pStyle w:val="NoSpacing"/>
      </w:pPr>
      <w:r>
        <w:t>25 Dec.1431</w:t>
      </w:r>
      <w:r>
        <w:tab/>
        <w:t>They leased a plot of vacant land in the north of the Charterhouse from</w:t>
      </w:r>
    </w:p>
    <w:p w14:paraId="125BA6A0" w14:textId="07E3948D" w:rsidR="00A45562" w:rsidRDefault="0046511F" w:rsidP="0046511F">
      <w:pPr>
        <w:pStyle w:val="NoSpacing"/>
      </w:pPr>
      <w:r>
        <w:tab/>
      </w:r>
      <w:r>
        <w:tab/>
        <w:t>Simon Dunton, Master of the Charterhouse.  (ibid.)</w:t>
      </w:r>
    </w:p>
    <w:p w14:paraId="6113F5E8" w14:textId="77777777" w:rsidR="00A45562" w:rsidRDefault="00A45562" w:rsidP="00A4556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27 Mar.1437</w:t>
      </w:r>
      <w:r>
        <w:tab/>
        <w:t>He was a witness when Simon Burton, Master of the Charterhouse of</w:t>
      </w:r>
    </w:p>
    <w:p w14:paraId="55CD9E72" w14:textId="77777777" w:rsidR="00A45562" w:rsidRDefault="00A45562" w:rsidP="00A4556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  <w:t>Hull(q.v.), leased a messuage in Twaite Street, Cottingham, and ten acres of</w:t>
      </w:r>
    </w:p>
    <w:p w14:paraId="4C445B19" w14:textId="77777777" w:rsidR="00A45562" w:rsidRDefault="00A45562" w:rsidP="00A4556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  <w:t>Ingelmer to Thomas Lyndesay of Cottingham.</w:t>
      </w:r>
    </w:p>
    <w:p w14:paraId="7567A632" w14:textId="77777777" w:rsidR="00A45562" w:rsidRDefault="00A45562" w:rsidP="00A4556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ab/>
      </w:r>
      <w:r>
        <w:tab/>
      </w:r>
      <w:r w:rsidRPr="00C20E66">
        <w:rPr>
          <w:u w:val="single"/>
        </w:rPr>
        <w:t>(</w:t>
      </w:r>
      <w:hyperlink r:id="rId6" w:history="1">
        <w:r w:rsidRPr="00EF626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ref.WT/2/3)</w:t>
      </w:r>
    </w:p>
    <w:p w14:paraId="245FBD62" w14:textId="77777777" w:rsidR="00A45562" w:rsidRDefault="00A45562" w:rsidP="00A4556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14:paraId="07F11DC4" w14:textId="77777777" w:rsidR="00A45562" w:rsidRDefault="00A45562" w:rsidP="00A4556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14:paraId="480F8E6B" w14:textId="40C69554" w:rsidR="00A45562" w:rsidRDefault="00A45562" w:rsidP="00A4556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18 May 2015</w:t>
      </w:r>
    </w:p>
    <w:p w14:paraId="1D5B8285" w14:textId="696463EC" w:rsidR="0046511F" w:rsidRDefault="0046511F" w:rsidP="00A4556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31 January 2022</w:t>
      </w:r>
    </w:p>
    <w:p w14:paraId="17D76AC7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3C0E6" w14:textId="77777777" w:rsidR="00A45562" w:rsidRDefault="00A45562" w:rsidP="00920DE3">
      <w:pPr>
        <w:spacing w:after="0" w:line="240" w:lineRule="auto"/>
      </w:pPr>
      <w:r>
        <w:separator/>
      </w:r>
    </w:p>
  </w:endnote>
  <w:endnote w:type="continuationSeparator" w:id="0">
    <w:p w14:paraId="44799AA3" w14:textId="77777777" w:rsidR="00A45562" w:rsidRDefault="00A4556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87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6E52C" w14:textId="77777777" w:rsidR="00C009D8" w:rsidRPr="00C009D8" w:rsidRDefault="00C009D8">
    <w:pPr>
      <w:pStyle w:val="Footer"/>
    </w:pPr>
    <w:r>
      <w:t>Copyright I.S.Rogers 9 August 2013</w:t>
    </w:r>
  </w:p>
  <w:p w14:paraId="0832CB10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1E71D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807D8" w14:textId="77777777" w:rsidR="00A45562" w:rsidRDefault="00A45562" w:rsidP="00920DE3">
      <w:pPr>
        <w:spacing w:after="0" w:line="240" w:lineRule="auto"/>
      </w:pPr>
      <w:r>
        <w:separator/>
      </w:r>
    </w:p>
  </w:footnote>
  <w:footnote w:type="continuationSeparator" w:id="0">
    <w:p w14:paraId="44408171" w14:textId="77777777" w:rsidR="00A45562" w:rsidRDefault="00A4556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FC51D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9D2B7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D4AD5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5562"/>
    <w:rsid w:val="00120749"/>
    <w:rsid w:val="0046511F"/>
    <w:rsid w:val="00624CAE"/>
    <w:rsid w:val="00920DE3"/>
    <w:rsid w:val="00A4556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E3C90"/>
  <w15:docId w15:val="{93D8FFFE-9D51-4E58-B293-DCD66E4F4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4556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2015-06-13T19:30:00Z</dcterms:created>
  <dcterms:modified xsi:type="dcterms:W3CDTF">2022-01-31T08:01:00Z</dcterms:modified>
</cp:coreProperties>
</file>